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23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top w:w="284" w:type="dxa"/>
          <w:left w:w="340" w:type="dxa"/>
          <w:bottom w:w="170" w:type="dxa"/>
          <w:right w:w="0" w:type="dxa"/>
        </w:tblCellMar>
        <w:tblLook w:val="00A0"/>
      </w:tblPr>
      <w:tblGrid>
        <w:gridCol w:w="2376"/>
        <w:gridCol w:w="1560"/>
        <w:gridCol w:w="709"/>
        <w:gridCol w:w="850"/>
        <w:gridCol w:w="1134"/>
        <w:gridCol w:w="2551"/>
      </w:tblGrid>
      <w:tr w:rsidR="00067A1C" w:rsidRPr="00B632EB" w:rsidTr="00B632EB">
        <w:tc>
          <w:tcPr>
            <w:tcW w:w="3936" w:type="dxa"/>
            <w:gridSpan w:val="2"/>
            <w:vAlign w:val="center"/>
          </w:tcPr>
          <w:p w:rsidR="00067A1C" w:rsidRPr="00B632EB" w:rsidRDefault="00067A1C" w:rsidP="00B632EB">
            <w:pPr>
              <w:spacing w:after="0" w:line="240" w:lineRule="auto"/>
              <w:rPr>
                <w:b/>
                <w:caps/>
                <w:sz w:val="44"/>
              </w:rPr>
            </w:pPr>
            <w:r w:rsidRPr="00B632EB">
              <w:rPr>
                <w:b/>
                <w:caps/>
                <w:noProof/>
                <w:sz w:val="44"/>
                <w:lang w:eastAsia="cs-CZ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style="width:163.5pt;height:27.75pt;visibility:visible">
                  <v:imagedata r:id="rId6" o:title=""/>
                </v:shape>
              </w:pict>
            </w:r>
          </w:p>
        </w:tc>
        <w:tc>
          <w:tcPr>
            <w:tcW w:w="5244" w:type="dxa"/>
            <w:gridSpan w:val="4"/>
            <w:vAlign w:val="center"/>
          </w:tcPr>
          <w:p w:rsidR="00067A1C" w:rsidRPr="00B632EB" w:rsidRDefault="00067A1C" w:rsidP="00B632EB">
            <w:pPr>
              <w:spacing w:after="0" w:line="240" w:lineRule="auto"/>
              <w:rPr>
                <w:b/>
                <w:caps/>
                <w:color w:val="001B54"/>
                <w:sz w:val="44"/>
              </w:rPr>
            </w:pPr>
            <w:r w:rsidRPr="00B632EB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</w:pPr>
            <w:r w:rsidRPr="00B632EB"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Radio Wave</w:t>
            </w:r>
            <w:r w:rsidRPr="00B632EB">
              <w:rPr>
                <w:b/>
                <w:caps/>
                <w:sz w:val="32"/>
              </w:rPr>
              <w:fldChar w:fldCharType="begin"/>
            </w:r>
            <w:r w:rsidRPr="00B632EB">
              <w:rPr>
                <w:b/>
                <w:caps/>
                <w:sz w:val="32"/>
              </w:rPr>
              <w:instrText xml:space="preserve"> TITLE  \* FirstCap  \* MERGEFORMAT </w:instrText>
            </w:r>
            <w:r w:rsidRPr="00B632EB">
              <w:rPr>
                <w:b/>
                <w:caps/>
                <w:sz w:val="32"/>
              </w:rPr>
              <w:fldChar w:fldCharType="end"/>
            </w:r>
            <w:r w:rsidRPr="00B632EB">
              <w:rPr>
                <w:b/>
                <w:caps/>
                <w:sz w:val="32"/>
              </w:rPr>
              <w:fldChar w:fldCharType="begin"/>
            </w:r>
            <w:r w:rsidRPr="00B632EB">
              <w:rPr>
                <w:b/>
                <w:caps/>
                <w:sz w:val="32"/>
              </w:rPr>
              <w:instrText xml:space="preserve"> TITLE  \* FirstCap  \* MERGEFORMAT </w:instrText>
            </w:r>
            <w:r w:rsidRPr="00B632EB">
              <w:rPr>
                <w:b/>
                <w:caps/>
                <w:sz w:val="32"/>
              </w:rPr>
              <w:fldChar w:fldCharType="end"/>
            </w: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</w:pPr>
            <w:r w:rsidRPr="00B632EB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18 -30 let</w:t>
            </w: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632EB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x týdně</w:t>
            </w: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sz w:val="20"/>
              </w:rPr>
            </w:pPr>
            <w:r w:rsidRPr="00B632EB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10 - 15 min</w:t>
            </w: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sz w:val="20"/>
              </w:rPr>
            </w:pPr>
            <w:r w:rsidRPr="00B632EB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52</w:t>
            </w: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sz w:val="20"/>
              </w:rPr>
            </w:pPr>
            <w:r w:rsidRPr="00B632EB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Leden 2014</w:t>
            </w: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sz w:val="20"/>
              </w:rPr>
            </w:pPr>
            <w:r w:rsidRPr="00B632EB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Sportovní magazín</w:t>
            </w: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/>
              <w:lef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sz w:val="20"/>
                <w:szCs w:val="20"/>
              </w:rPr>
            </w:pPr>
            <w:r w:rsidRPr="00B632EB">
              <w:rPr>
                <w:sz w:val="20"/>
                <w:szCs w:val="20"/>
              </w:rPr>
              <w:t>Stručná charakteristika pořadu / 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"/>
                <w:szCs w:val="16"/>
              </w:rPr>
            </w:pP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Sportovní magazín, který uvolněnou formou mapuje nejrůznější sportovní dění. Důraz je kladen na sporty mimo tradiční formy (např. adrenalinové). Tvůrce by měl být mladý s aktivním zájmem o netradiční sporty a schopný vytvářet k pořadu i doplňkové video-příspěvky.</w:t>
            </w:r>
          </w:p>
        </w:tc>
      </w:tr>
      <w:tr w:rsidR="00067A1C" w:rsidRPr="00B632EB" w:rsidTr="00B63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</w:pPr>
            <w:r w:rsidRPr="00B632EB"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632EB">
              <w:t>Datum</w:t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7A1C" w:rsidRPr="00B632EB" w:rsidRDefault="00067A1C" w:rsidP="00B632EB">
            <w:pPr>
              <w:spacing w:after="0" w:line="240" w:lineRule="auto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067A1C" w:rsidRPr="00114DC1" w:rsidRDefault="00067A1C" w:rsidP="004825E8">
      <w:pPr>
        <w:rPr>
          <w:b/>
          <w:caps/>
          <w:sz w:val="12"/>
        </w:rPr>
      </w:pPr>
    </w:p>
    <w:sectPr w:rsidR="00067A1C" w:rsidRPr="00114DC1" w:rsidSect="00401C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A1C" w:rsidRDefault="00067A1C" w:rsidP="00722E88">
      <w:pPr>
        <w:spacing w:after="0" w:line="240" w:lineRule="auto"/>
      </w:pPr>
      <w:r>
        <w:separator/>
      </w:r>
    </w:p>
  </w:endnote>
  <w:endnote w:type="continuationSeparator" w:id="0">
    <w:p w:rsidR="00067A1C" w:rsidRDefault="00067A1C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A1C" w:rsidRDefault="00067A1C" w:rsidP="00722E88">
      <w:pPr>
        <w:spacing w:after="0" w:line="240" w:lineRule="auto"/>
      </w:pPr>
      <w:r>
        <w:separator/>
      </w:r>
    </w:p>
  </w:footnote>
  <w:footnote w:type="continuationSeparator" w:id="0">
    <w:p w:rsidR="00067A1C" w:rsidRDefault="00067A1C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823"/>
    <w:rsid w:val="00015B8C"/>
    <w:rsid w:val="00053386"/>
    <w:rsid w:val="00054EBB"/>
    <w:rsid w:val="00067A1C"/>
    <w:rsid w:val="000D3563"/>
    <w:rsid w:val="001034B6"/>
    <w:rsid w:val="00114DC1"/>
    <w:rsid w:val="00130D28"/>
    <w:rsid w:val="001772B4"/>
    <w:rsid w:val="00194989"/>
    <w:rsid w:val="001B500A"/>
    <w:rsid w:val="001D3BAF"/>
    <w:rsid w:val="001D5F24"/>
    <w:rsid w:val="00222552"/>
    <w:rsid w:val="00255A2E"/>
    <w:rsid w:val="00284F84"/>
    <w:rsid w:val="002A76D6"/>
    <w:rsid w:val="00322823"/>
    <w:rsid w:val="0035061A"/>
    <w:rsid w:val="003547EF"/>
    <w:rsid w:val="003B55DF"/>
    <w:rsid w:val="003F77A8"/>
    <w:rsid w:val="00401CEB"/>
    <w:rsid w:val="0041245E"/>
    <w:rsid w:val="00417915"/>
    <w:rsid w:val="00424AE1"/>
    <w:rsid w:val="0044098D"/>
    <w:rsid w:val="004825E8"/>
    <w:rsid w:val="004B3464"/>
    <w:rsid w:val="004B3B9F"/>
    <w:rsid w:val="00696BF8"/>
    <w:rsid w:val="00722E88"/>
    <w:rsid w:val="007452AE"/>
    <w:rsid w:val="00753EF6"/>
    <w:rsid w:val="007D3894"/>
    <w:rsid w:val="00801200"/>
    <w:rsid w:val="00846B53"/>
    <w:rsid w:val="00896B5B"/>
    <w:rsid w:val="008E48C3"/>
    <w:rsid w:val="008F317C"/>
    <w:rsid w:val="008F532F"/>
    <w:rsid w:val="0090116E"/>
    <w:rsid w:val="00921563"/>
    <w:rsid w:val="00927579"/>
    <w:rsid w:val="00982140"/>
    <w:rsid w:val="009D24E4"/>
    <w:rsid w:val="00AB1394"/>
    <w:rsid w:val="00AB1E1E"/>
    <w:rsid w:val="00AD1E61"/>
    <w:rsid w:val="00AF3C3E"/>
    <w:rsid w:val="00B10332"/>
    <w:rsid w:val="00B44D05"/>
    <w:rsid w:val="00B632EB"/>
    <w:rsid w:val="00BD12BC"/>
    <w:rsid w:val="00BD232E"/>
    <w:rsid w:val="00BD2BDE"/>
    <w:rsid w:val="00C03DA2"/>
    <w:rsid w:val="00C374E1"/>
    <w:rsid w:val="00C600DA"/>
    <w:rsid w:val="00C6477A"/>
    <w:rsid w:val="00D10C40"/>
    <w:rsid w:val="00D4773C"/>
    <w:rsid w:val="00D60C67"/>
    <w:rsid w:val="00DB352A"/>
    <w:rsid w:val="00DE4DD3"/>
    <w:rsid w:val="00E07D29"/>
    <w:rsid w:val="00E12CC8"/>
    <w:rsid w:val="00E12EF1"/>
    <w:rsid w:val="00E33383"/>
    <w:rsid w:val="00F0379A"/>
    <w:rsid w:val="00F201A5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CE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D5F24"/>
    <w:rPr>
      <w:rFonts w:cs="Times New Roman"/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22E8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22E8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1</Pages>
  <Words>86</Words>
  <Characters>514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subject/>
  <dc:creator>Petr Zettner</dc:creator>
  <cp:keywords/>
  <dc:description/>
  <cp:lastModifiedBy>Uživatel</cp:lastModifiedBy>
  <cp:revision>3</cp:revision>
  <cp:lastPrinted>2013-06-24T09:54:00Z</cp:lastPrinted>
  <dcterms:created xsi:type="dcterms:W3CDTF">2013-06-28T10:28:00Z</dcterms:created>
  <dcterms:modified xsi:type="dcterms:W3CDTF">2013-06-28T12:22:00Z</dcterms:modified>
</cp:coreProperties>
</file>